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C684C" w14:textId="77777777" w:rsidR="00B74816" w:rsidRDefault="00B74816" w:rsidP="00B74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DALYSON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d.ca.1488)</w:t>
      </w:r>
    </w:p>
    <w:p w14:paraId="69BA0C90" w14:textId="77777777" w:rsidR="00B74816" w:rsidRDefault="00B74816" w:rsidP="00B74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Laughton. Esquire.</w:t>
      </w:r>
    </w:p>
    <w:p w14:paraId="2180F22A" w14:textId="77777777" w:rsidR="00B74816" w:rsidRDefault="00B74816" w:rsidP="00B74816">
      <w:pPr>
        <w:pStyle w:val="NoSpacing"/>
        <w:rPr>
          <w:rFonts w:cs="Times New Roman"/>
          <w:szCs w:val="24"/>
        </w:rPr>
      </w:pPr>
    </w:p>
    <w:p w14:paraId="6AD706C7" w14:textId="77777777" w:rsidR="00B74816" w:rsidRDefault="00B74816" w:rsidP="00B74816">
      <w:pPr>
        <w:pStyle w:val="NoSpacing"/>
        <w:rPr>
          <w:rFonts w:cs="Times New Roman"/>
          <w:szCs w:val="24"/>
        </w:rPr>
      </w:pPr>
    </w:p>
    <w:p w14:paraId="562BF21C" w14:textId="77777777" w:rsidR="00B74816" w:rsidRDefault="00B74816" w:rsidP="00B74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Oct.1488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Lincolnshire.</w:t>
      </w:r>
    </w:p>
    <w:p w14:paraId="6EF3F2B6" w14:textId="77777777" w:rsidR="00B74816" w:rsidRDefault="00B74816" w:rsidP="00B74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p.86)</w:t>
      </w:r>
    </w:p>
    <w:p w14:paraId="1FB32874" w14:textId="77777777" w:rsidR="00B74816" w:rsidRDefault="00B74816" w:rsidP="00B74816">
      <w:pPr>
        <w:pStyle w:val="NoSpacing"/>
        <w:rPr>
          <w:rFonts w:cs="Times New Roman"/>
          <w:szCs w:val="24"/>
        </w:rPr>
      </w:pPr>
    </w:p>
    <w:p w14:paraId="3723B931" w14:textId="77777777" w:rsidR="00B74816" w:rsidRDefault="00B74816" w:rsidP="00B74816">
      <w:pPr>
        <w:pStyle w:val="NoSpacing"/>
        <w:rPr>
          <w:rFonts w:cs="Times New Roman"/>
          <w:szCs w:val="24"/>
        </w:rPr>
      </w:pPr>
    </w:p>
    <w:p w14:paraId="7084587A" w14:textId="77777777" w:rsidR="00B74816" w:rsidRDefault="00B74816" w:rsidP="00B74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4C60E4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18191" w14:textId="77777777" w:rsidR="00B74816" w:rsidRDefault="00B74816" w:rsidP="009139A6">
      <w:r>
        <w:separator/>
      </w:r>
    </w:p>
  </w:endnote>
  <w:endnote w:type="continuationSeparator" w:id="0">
    <w:p w14:paraId="6A53BD54" w14:textId="77777777" w:rsidR="00B74816" w:rsidRDefault="00B748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E7E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D45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ADE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C8DE1" w14:textId="77777777" w:rsidR="00B74816" w:rsidRDefault="00B74816" w:rsidP="009139A6">
      <w:r>
        <w:separator/>
      </w:r>
    </w:p>
  </w:footnote>
  <w:footnote w:type="continuationSeparator" w:id="0">
    <w:p w14:paraId="2394BBE2" w14:textId="77777777" w:rsidR="00B74816" w:rsidRDefault="00B748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60D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56E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0AA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816"/>
    <w:rsid w:val="000666E0"/>
    <w:rsid w:val="002510B7"/>
    <w:rsid w:val="00270799"/>
    <w:rsid w:val="005C130B"/>
    <w:rsid w:val="007477D8"/>
    <w:rsid w:val="00826F5C"/>
    <w:rsid w:val="009139A6"/>
    <w:rsid w:val="009411C2"/>
    <w:rsid w:val="009448BB"/>
    <w:rsid w:val="00947624"/>
    <w:rsid w:val="00A3176C"/>
    <w:rsid w:val="00AE65F8"/>
    <w:rsid w:val="00B74816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F1FB0"/>
  <w15:chartTrackingRefBased/>
  <w15:docId w15:val="{4F7E5566-DE53-47CF-938F-D01B8357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2024-10-03T19:19:00Z</dcterms:created>
  <dcterms:modified xsi:type="dcterms:W3CDTF">2024-10-03T19:19:00Z</dcterms:modified>
</cp:coreProperties>
</file>